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9E622F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DIDA-CCC-CP-2019-000</w:t>
                                </w:r>
                                <w:r w:rsidR="00147F05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9E622F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DIDA-CCC-CP-2019-000</w:t>
                          </w:r>
                          <w:r w:rsidR="00147F05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147F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147F0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147F0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147F0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47F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47F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147F0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147F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59B0-AD20-41F5-9B4E-91BA9F03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24</cp:revision>
  <cp:lastPrinted>2019-01-23T13:43:00Z</cp:lastPrinted>
  <dcterms:created xsi:type="dcterms:W3CDTF">2016-03-21T20:27:00Z</dcterms:created>
  <dcterms:modified xsi:type="dcterms:W3CDTF">2019-07-01T14:05:00Z</dcterms:modified>
</cp:coreProperties>
</file>